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42C73" w14:textId="77777777" w:rsidR="00B56AB1" w:rsidRDefault="00B56AB1" w:rsidP="00B56A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BOND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fl.1400-6)</w:t>
      </w:r>
    </w:p>
    <w:p w14:paraId="776A22B2" w14:textId="77777777" w:rsidR="00B56AB1" w:rsidRDefault="00B56AB1" w:rsidP="00B56A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Vicar of </w:t>
      </w:r>
      <w:proofErr w:type="spellStart"/>
      <w:proofErr w:type="gramStart"/>
      <w:r>
        <w:rPr>
          <w:rFonts w:cs="Times New Roman"/>
          <w:szCs w:val="24"/>
        </w:rPr>
        <w:t>St.Margaret’s</w:t>
      </w:r>
      <w:proofErr w:type="spellEnd"/>
      <w:proofErr w:type="gramEnd"/>
      <w:r>
        <w:rPr>
          <w:rFonts w:cs="Times New Roman"/>
          <w:szCs w:val="24"/>
        </w:rPr>
        <w:t>, Witton, Norfolk.</w:t>
      </w:r>
    </w:p>
    <w:p w14:paraId="3DC20E96" w14:textId="77777777" w:rsidR="00B56AB1" w:rsidRDefault="00B56AB1" w:rsidP="00B56AB1">
      <w:pPr>
        <w:pStyle w:val="NoSpacing"/>
        <w:rPr>
          <w:rFonts w:cs="Times New Roman"/>
          <w:szCs w:val="24"/>
        </w:rPr>
      </w:pPr>
    </w:p>
    <w:p w14:paraId="58B65726" w14:textId="77777777" w:rsidR="00B56AB1" w:rsidRDefault="00B56AB1" w:rsidP="00B56AB1">
      <w:pPr>
        <w:pStyle w:val="NoSpacing"/>
        <w:rPr>
          <w:rFonts w:cs="Times New Roman"/>
          <w:szCs w:val="24"/>
        </w:rPr>
      </w:pPr>
    </w:p>
    <w:p w14:paraId="663A31A8" w14:textId="77777777" w:rsidR="00B56AB1" w:rsidRDefault="00B56AB1" w:rsidP="00B56A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1400</w:t>
      </w:r>
      <w:r>
        <w:rPr>
          <w:rFonts w:cs="Times New Roman"/>
          <w:szCs w:val="24"/>
        </w:rPr>
        <w:tab/>
        <w:t>He became Vicar.</w:t>
      </w:r>
    </w:p>
    <w:p w14:paraId="618FE69A" w14:textId="77777777" w:rsidR="00B56AB1" w:rsidRDefault="00B56AB1" w:rsidP="00B56AB1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688E835A" w14:textId="77777777" w:rsidR="00B56AB1" w:rsidRDefault="00B56AB1" w:rsidP="00B56AB1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82-5,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3E51F2A1" w14:textId="77777777" w:rsidR="00B56AB1" w:rsidRDefault="00B56AB1" w:rsidP="00B56AB1">
      <w:pPr>
        <w:pStyle w:val="NoSpacing"/>
        <w:rPr>
          <w:rFonts w:cs="Times New Roman"/>
          <w:szCs w:val="24"/>
        </w:rPr>
      </w:pPr>
    </w:p>
    <w:p w14:paraId="68D5E9A5" w14:textId="77777777" w:rsidR="00B56AB1" w:rsidRDefault="00B56AB1" w:rsidP="00B56AB1">
      <w:pPr>
        <w:pStyle w:val="NoSpacing"/>
        <w:rPr>
          <w:rFonts w:cs="Times New Roman"/>
          <w:szCs w:val="24"/>
        </w:rPr>
      </w:pPr>
    </w:p>
    <w:p w14:paraId="71715301" w14:textId="77777777" w:rsidR="00B56AB1" w:rsidRDefault="00B56AB1" w:rsidP="00B56A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February 2024</w:t>
      </w:r>
    </w:p>
    <w:p w14:paraId="12CD8C8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2BC3F" w14:textId="77777777" w:rsidR="00B56AB1" w:rsidRDefault="00B56AB1" w:rsidP="009139A6">
      <w:r>
        <w:separator/>
      </w:r>
    </w:p>
  </w:endnote>
  <w:endnote w:type="continuationSeparator" w:id="0">
    <w:p w14:paraId="0727F61E" w14:textId="77777777" w:rsidR="00B56AB1" w:rsidRDefault="00B56AB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3868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7496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3A1E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869BC" w14:textId="77777777" w:rsidR="00B56AB1" w:rsidRDefault="00B56AB1" w:rsidP="009139A6">
      <w:r>
        <w:separator/>
      </w:r>
    </w:p>
  </w:footnote>
  <w:footnote w:type="continuationSeparator" w:id="0">
    <w:p w14:paraId="1271CD65" w14:textId="77777777" w:rsidR="00B56AB1" w:rsidRDefault="00B56AB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FCE1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8DE7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63E3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AB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56AB1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A45EBE"/>
  <w15:chartTrackingRefBased/>
  <w15:docId w15:val="{27468CFB-DD93-4811-B012-4DAE5E950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2024-02-03T20:39:00Z</dcterms:created>
  <dcterms:modified xsi:type="dcterms:W3CDTF">2024-02-03T20:40:00Z</dcterms:modified>
</cp:coreProperties>
</file>